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EA8" w:rsidRDefault="00A47EA8" w:rsidP="00E34A1E">
      <w:pPr>
        <w:pStyle w:val="Heading1"/>
        <w:rPr>
          <w:b/>
          <w:lang w:val="ru-RU"/>
        </w:rPr>
      </w:pPr>
    </w:p>
    <w:p w:rsidR="00A47EA8" w:rsidRDefault="00A47EA8" w:rsidP="00E34A1E">
      <w:pPr>
        <w:framePr w:hSpace="141" w:wrap="around" w:vAnchor="text" w:hAnchor="page" w:x="6016" w:y="1"/>
        <w:rPr>
          <w:noProof/>
        </w:rPr>
      </w:pPr>
      <w:r w:rsidRPr="00BF5921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A47EA8" w:rsidRDefault="00A47EA8" w:rsidP="00E34A1E">
      <w:pPr>
        <w:jc w:val="center"/>
        <w:rPr>
          <w:rFonts w:cs="Tahoma"/>
          <w:b/>
          <w:sz w:val="28"/>
          <w:szCs w:val="28"/>
        </w:rPr>
      </w:pPr>
    </w:p>
    <w:p w:rsidR="00A47EA8" w:rsidRDefault="00A47EA8" w:rsidP="00E34A1E">
      <w:pPr>
        <w:jc w:val="center"/>
        <w:rPr>
          <w:rFonts w:cs="Tahoma"/>
          <w:b/>
          <w:sz w:val="28"/>
          <w:szCs w:val="28"/>
        </w:rPr>
      </w:pPr>
    </w:p>
    <w:p w:rsidR="00A47EA8" w:rsidRDefault="00A47EA8" w:rsidP="00E34A1E">
      <w:pPr>
        <w:jc w:val="center"/>
        <w:rPr>
          <w:rFonts w:cs="Tahoma"/>
          <w:b/>
          <w:sz w:val="28"/>
          <w:szCs w:val="28"/>
        </w:rPr>
      </w:pPr>
    </w:p>
    <w:p w:rsidR="00A47EA8" w:rsidRDefault="00A47EA8" w:rsidP="00E34A1E">
      <w:pPr>
        <w:jc w:val="center"/>
        <w:rPr>
          <w:rFonts w:cs="Tahoma"/>
          <w:b/>
          <w:sz w:val="28"/>
          <w:szCs w:val="28"/>
        </w:rPr>
      </w:pPr>
    </w:p>
    <w:p w:rsidR="00A47EA8" w:rsidRDefault="00A47EA8" w:rsidP="00E34A1E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A47EA8" w:rsidRDefault="00A47EA8" w:rsidP="00E34A1E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A47EA8" w:rsidRDefault="00A47EA8" w:rsidP="00E34A1E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A47EA8" w:rsidRDefault="00A47EA8" w:rsidP="00E34A1E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A47EA8" w:rsidRDefault="00A47EA8" w:rsidP="00E34A1E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A47EA8" w:rsidRPr="0039378D" w:rsidRDefault="00A47EA8" w:rsidP="00E34A1E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A47EA8" w:rsidRDefault="00A47EA8" w:rsidP="00E34A1E"/>
    <w:p w:rsidR="00A47EA8" w:rsidRPr="0039378D" w:rsidRDefault="00A47EA8" w:rsidP="00E34A1E">
      <w:pPr>
        <w:rPr>
          <w:sz w:val="28"/>
          <w:szCs w:val="28"/>
        </w:rPr>
      </w:pPr>
      <w:r>
        <w:rPr>
          <w:sz w:val="28"/>
          <w:szCs w:val="28"/>
          <w:lang w:val="ru-RU"/>
        </w:rPr>
        <w:t>19травня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  <w:lang w:val="ru-RU"/>
        </w:rPr>
        <w:t xml:space="preserve"> 147 </w:t>
      </w:r>
      <w:r w:rsidRPr="0039378D">
        <w:rPr>
          <w:sz w:val="28"/>
          <w:szCs w:val="28"/>
        </w:rPr>
        <w:t>-к</w:t>
      </w:r>
    </w:p>
    <w:p w:rsidR="00A47EA8" w:rsidRPr="0039378D" w:rsidRDefault="00A47EA8" w:rsidP="00E34A1E">
      <w:pPr>
        <w:rPr>
          <w:b/>
        </w:rPr>
      </w:pPr>
    </w:p>
    <w:p w:rsidR="00A47EA8" w:rsidRDefault="00A47EA8" w:rsidP="00E34A1E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 xml:space="preserve">надання  частини щорічноїосновної </w:t>
      </w:r>
    </w:p>
    <w:p w:rsidR="00A47EA8" w:rsidRPr="005B6AF9" w:rsidRDefault="00A47EA8" w:rsidP="00E34A1E">
      <w:pPr>
        <w:jc w:val="center"/>
        <w:rPr>
          <w:b/>
          <w:sz w:val="28"/>
        </w:rPr>
      </w:pPr>
      <w:r>
        <w:rPr>
          <w:b/>
          <w:sz w:val="28"/>
        </w:rPr>
        <w:t>відпустки Прохоровій Л.Ю.</w:t>
      </w:r>
    </w:p>
    <w:p w:rsidR="00A47EA8" w:rsidRDefault="00A47EA8" w:rsidP="00E34A1E">
      <w:pPr>
        <w:jc w:val="center"/>
        <w:rPr>
          <w:sz w:val="28"/>
        </w:rPr>
      </w:pPr>
    </w:p>
    <w:p w:rsidR="00A47EA8" w:rsidRPr="001B36F7" w:rsidRDefault="00A47EA8" w:rsidP="00E34A1E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пункту 20  частини 4   статті  42 Закону України «Про місцеве самоврядування в Україні»</w:t>
      </w:r>
      <w:r>
        <w:rPr>
          <w:sz w:val="28"/>
          <w:szCs w:val="28"/>
        </w:rPr>
        <w:t>, статті  21 Закону України «</w:t>
      </w:r>
      <w:r w:rsidRPr="001B36F7">
        <w:rPr>
          <w:sz w:val="28"/>
          <w:szCs w:val="28"/>
        </w:rPr>
        <w:t>Про службу в о</w:t>
      </w:r>
      <w:r>
        <w:rPr>
          <w:sz w:val="28"/>
          <w:szCs w:val="28"/>
        </w:rPr>
        <w:t>рганах мiсцевого самоврядування»</w:t>
      </w:r>
      <w:r w:rsidRPr="001B36F7">
        <w:rPr>
          <w:sz w:val="28"/>
          <w:szCs w:val="28"/>
        </w:rPr>
        <w:t xml:space="preserve">, </w:t>
      </w:r>
      <w:r>
        <w:rPr>
          <w:sz w:val="28"/>
          <w:szCs w:val="28"/>
        </w:rPr>
        <w:t>статей 6, 12</w:t>
      </w:r>
      <w:r w:rsidRPr="001B36F7">
        <w:rPr>
          <w:sz w:val="28"/>
          <w:szCs w:val="28"/>
        </w:rPr>
        <w:t>Закону України "Про вiдпустки"</w:t>
      </w:r>
      <w:r>
        <w:rPr>
          <w:sz w:val="28"/>
          <w:szCs w:val="28"/>
        </w:rPr>
        <w:t>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>»,</w:t>
      </w:r>
      <w:r>
        <w:rPr>
          <w:sz w:val="28"/>
          <w:szCs w:val="28"/>
        </w:rPr>
        <w:t>розглянувши  заявуПрохорової Л.Ю.:</w:t>
      </w:r>
    </w:p>
    <w:p w:rsidR="00A47EA8" w:rsidRDefault="00A47EA8" w:rsidP="00DD4A5F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>Надати   Прохоровій  Людмилі Юріївні,  головному спеціалісту  відділу комунальної власності, земельних відносин та екологічних питань</w:t>
      </w:r>
      <w:r w:rsidRPr="00CB684E">
        <w:t>Арцизько</w:t>
      </w:r>
      <w:r>
        <w:t>ї</w:t>
      </w:r>
      <w:r w:rsidRPr="00CB684E">
        <w:t xml:space="preserve"> місько</w:t>
      </w:r>
      <w:r>
        <w:t xml:space="preserve">ї ради, частину  щорічної основної  відпусткитривалістю </w:t>
      </w:r>
      <w:r w:rsidRPr="0082184E">
        <w:rPr>
          <w:highlight w:val="black"/>
        </w:rPr>
        <w:t>14  календарних днівз 24 травня  2021 року по  06  червня 2021 року включно,  за період роботи з  07 травня 2021 по  06 травня 2022 року.</w:t>
      </w:r>
      <w:r>
        <w:t xml:space="preserve"> </w:t>
      </w:r>
    </w:p>
    <w:p w:rsidR="00A47EA8" w:rsidRPr="00C37068" w:rsidRDefault="00A47EA8" w:rsidP="00E34A1E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 xml:space="preserve"> Прохоровій Людмилі Юріївні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A47EA8" w:rsidRPr="005B6AF9" w:rsidRDefault="00A47EA8" w:rsidP="00E34A1E">
      <w:pPr>
        <w:pStyle w:val="BodyText"/>
        <w:ind w:firstLine="708"/>
        <w:rPr>
          <w:sz w:val="28"/>
          <w:szCs w:val="28"/>
        </w:rPr>
      </w:pPr>
      <w:r w:rsidRPr="005B6AF9">
        <w:rPr>
          <w:sz w:val="28"/>
          <w:szCs w:val="28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A47EA8" w:rsidRPr="0039378D" w:rsidRDefault="00A47EA8" w:rsidP="00E34A1E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міської ради Стоянову О.П.</w:t>
      </w:r>
    </w:p>
    <w:p w:rsidR="00A47EA8" w:rsidRPr="0039378D" w:rsidRDefault="00A47EA8" w:rsidP="00E34A1E">
      <w:pPr>
        <w:pStyle w:val="Heading2"/>
      </w:pPr>
    </w:p>
    <w:p w:rsidR="00A47EA8" w:rsidRPr="000917CC" w:rsidRDefault="00A47EA8" w:rsidP="00E34A1E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A47EA8" w:rsidRDefault="00A47EA8" w:rsidP="00E34A1E">
      <w:pPr>
        <w:pStyle w:val="Heading2"/>
      </w:pPr>
    </w:p>
    <w:p w:rsidR="00A47EA8" w:rsidRDefault="00A47EA8" w:rsidP="00E34A1E">
      <w:pPr>
        <w:pStyle w:val="Heading2"/>
      </w:pPr>
    </w:p>
    <w:p w:rsidR="00A47EA8" w:rsidRDefault="00A47EA8" w:rsidP="00E34A1E">
      <w:pPr>
        <w:pStyle w:val="Heading2"/>
      </w:pPr>
      <w:r>
        <w:t>З розпорядженням ознайомлена</w:t>
      </w:r>
      <w:r>
        <w:tab/>
        <w:t>_____________    Л.Прохорова</w:t>
      </w:r>
    </w:p>
    <w:p w:rsidR="00A47EA8" w:rsidRPr="002D6B80" w:rsidRDefault="00A47EA8" w:rsidP="00E34A1E">
      <w:pPr>
        <w:rPr>
          <w:u w:val="single"/>
        </w:rPr>
      </w:pPr>
    </w:p>
    <w:p w:rsidR="00A47EA8" w:rsidRDefault="00A47EA8" w:rsidP="00E34A1E"/>
    <w:p w:rsidR="00A47EA8" w:rsidRDefault="00A47EA8" w:rsidP="00E34A1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7EA8" w:rsidRPr="00E96A52" w:rsidRDefault="00A47EA8" w:rsidP="00E34A1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A47EA8" w:rsidRPr="00E96A52" w:rsidRDefault="00A47EA8" w:rsidP="00E34A1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19 травня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147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A47EA8" w:rsidRDefault="00A47EA8" w:rsidP="00E34A1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7EA8" w:rsidRPr="000A696E" w:rsidRDefault="00A47EA8" w:rsidP="00E34A1E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частини щорічної основної відпустки Прохоровій Л.Ю.</w:t>
      </w:r>
      <w:r w:rsidRPr="000A696E">
        <w:rPr>
          <w:sz w:val="28"/>
          <w:szCs w:val="28"/>
        </w:rPr>
        <w:t>»</w:t>
      </w:r>
    </w:p>
    <w:p w:rsidR="00A47EA8" w:rsidRPr="00A84420" w:rsidRDefault="00A47EA8" w:rsidP="00E34A1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7EA8" w:rsidRPr="00CF77D5" w:rsidRDefault="00A47EA8" w:rsidP="00E34A1E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A47EA8" w:rsidRPr="00E05F39" w:rsidRDefault="00A47EA8" w:rsidP="00E34A1E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A47EA8" w:rsidRPr="00E05F39" w:rsidRDefault="00A47EA8" w:rsidP="00E34A1E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A47EA8" w:rsidRPr="00E05F39" w:rsidRDefault="00A47EA8" w:rsidP="00E34A1E">
      <w:pPr>
        <w:rPr>
          <w:b/>
          <w:sz w:val="28"/>
          <w:szCs w:val="28"/>
        </w:rPr>
      </w:pPr>
    </w:p>
    <w:p w:rsidR="00A47EA8" w:rsidRDefault="00A47EA8" w:rsidP="00E34A1E">
      <w:pPr>
        <w:rPr>
          <w:sz w:val="28"/>
          <w:szCs w:val="28"/>
        </w:rPr>
      </w:pPr>
    </w:p>
    <w:p w:rsidR="00A47EA8" w:rsidRPr="00E05F39" w:rsidRDefault="00A47EA8" w:rsidP="00E34A1E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A47EA8" w:rsidRPr="00E05F39" w:rsidRDefault="00A47EA8" w:rsidP="00E34A1E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A47EA8" w:rsidRPr="00E05F39" w:rsidRDefault="00A47EA8" w:rsidP="00E34A1E">
      <w:pPr>
        <w:rPr>
          <w:sz w:val="28"/>
          <w:szCs w:val="28"/>
        </w:rPr>
      </w:pPr>
    </w:p>
    <w:p w:rsidR="00A47EA8" w:rsidRDefault="00A47EA8" w:rsidP="00E34A1E">
      <w:pPr>
        <w:rPr>
          <w:sz w:val="28"/>
          <w:szCs w:val="28"/>
        </w:rPr>
      </w:pPr>
    </w:p>
    <w:p w:rsidR="00A47EA8" w:rsidRDefault="00A47EA8" w:rsidP="00E34A1E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A47EA8" w:rsidRPr="00E05F39" w:rsidRDefault="00A47EA8" w:rsidP="00E34A1E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A47EA8" w:rsidRPr="00E05F39" w:rsidRDefault="00A47EA8" w:rsidP="00E34A1E">
      <w:pPr>
        <w:rPr>
          <w:sz w:val="28"/>
          <w:szCs w:val="28"/>
        </w:rPr>
      </w:pPr>
    </w:p>
    <w:p w:rsidR="00A47EA8" w:rsidRDefault="00A47EA8" w:rsidP="00E34A1E"/>
    <w:p w:rsidR="00A47EA8" w:rsidRDefault="00A47EA8" w:rsidP="00E34A1E"/>
    <w:p w:rsidR="00A47EA8" w:rsidRPr="00F61F8E" w:rsidRDefault="00A47EA8" w:rsidP="00E34A1E">
      <w:pPr>
        <w:rPr>
          <w:lang w:val="ru-RU"/>
        </w:rPr>
      </w:pPr>
    </w:p>
    <w:p w:rsidR="00A47EA8" w:rsidRDefault="00A47EA8" w:rsidP="00E34A1E"/>
    <w:p w:rsidR="00A47EA8" w:rsidRDefault="00A47EA8" w:rsidP="00E34A1E"/>
    <w:p w:rsidR="00A47EA8" w:rsidRPr="006D7188" w:rsidRDefault="00A47EA8" w:rsidP="00E34A1E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</w:p>
    <w:p w:rsidR="00A47EA8" w:rsidRDefault="00A47EA8" w:rsidP="00E34A1E"/>
    <w:p w:rsidR="00A47EA8" w:rsidRDefault="00A47EA8"/>
    <w:sectPr w:rsidR="00A47EA8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4A1E"/>
    <w:rsid w:val="000917CC"/>
    <w:rsid w:val="000A696E"/>
    <w:rsid w:val="001B36F7"/>
    <w:rsid w:val="002D6B80"/>
    <w:rsid w:val="002E0AA4"/>
    <w:rsid w:val="003010A8"/>
    <w:rsid w:val="00357583"/>
    <w:rsid w:val="0039378D"/>
    <w:rsid w:val="005337C2"/>
    <w:rsid w:val="005B6AF9"/>
    <w:rsid w:val="005E4AE2"/>
    <w:rsid w:val="005F70F5"/>
    <w:rsid w:val="006828DF"/>
    <w:rsid w:val="006D7188"/>
    <w:rsid w:val="007735AB"/>
    <w:rsid w:val="0082184E"/>
    <w:rsid w:val="009618B2"/>
    <w:rsid w:val="00A47EA8"/>
    <w:rsid w:val="00A84420"/>
    <w:rsid w:val="00AC18FE"/>
    <w:rsid w:val="00BF5921"/>
    <w:rsid w:val="00C37068"/>
    <w:rsid w:val="00CB684E"/>
    <w:rsid w:val="00CF255D"/>
    <w:rsid w:val="00CF77D5"/>
    <w:rsid w:val="00DD4A5F"/>
    <w:rsid w:val="00E0085B"/>
    <w:rsid w:val="00E05F39"/>
    <w:rsid w:val="00E34A1E"/>
    <w:rsid w:val="00E96A52"/>
    <w:rsid w:val="00F61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A1E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34A1E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34A1E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34A1E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4A1E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E34A1E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34A1E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E34A1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34A1E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E34A1E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E34A1E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E34A1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34A1E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34A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4A1E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242</TotalTime>
  <Pages>2</Pages>
  <Words>295</Words>
  <Characters>1684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2021-05-19T13:11:00Z</cp:lastPrinted>
  <dcterms:created xsi:type="dcterms:W3CDTF">2021-05-19T05:38:00Z</dcterms:created>
  <dcterms:modified xsi:type="dcterms:W3CDTF">2022-01-11T10:31:00Z</dcterms:modified>
</cp:coreProperties>
</file>